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1C0F" w:rsidRPr="00837A3A" w:rsidRDefault="00C01C0F" w:rsidP="0091549D">
      <w:pPr>
        <w:pStyle w:val="Heading2"/>
        <w:rPr>
          <w:rFonts w:ascii="Times New Roman" w:hAnsi="Times New Roman"/>
          <w:b w:val="0"/>
          <w:i w:val="0"/>
        </w:rPr>
      </w:pPr>
      <w:bookmarkStart w:id="0" w:name="_GoBack"/>
      <w:bookmarkEnd w:id="0"/>
      <w:r w:rsidRPr="00837A3A">
        <w:rPr>
          <w:rFonts w:ascii="Times New Roman" w:hAnsi="Times New Roman"/>
        </w:rPr>
        <w:t xml:space="preserve">                                                                            </w:t>
      </w:r>
      <w:r>
        <w:rPr>
          <w:rFonts w:ascii="Times New Roman" w:hAnsi="Times New Roman"/>
        </w:rPr>
        <w:t xml:space="preserve">            </w:t>
      </w:r>
      <w:r w:rsidRPr="00837A3A">
        <w:rPr>
          <w:rFonts w:ascii="Times New Roman" w:hAnsi="Times New Roman"/>
        </w:rPr>
        <w:t xml:space="preserve">   </w:t>
      </w:r>
      <w:r>
        <w:rPr>
          <w:rFonts w:ascii="Times New Roman" w:hAnsi="Times New Roman"/>
          <w:b w:val="0"/>
          <w:i w:val="0"/>
        </w:rPr>
        <w:t>ЗАТВЕРДЖЕНО</w:t>
      </w:r>
    </w:p>
    <w:p w:rsidR="00C01C0F" w:rsidRPr="006F6E75" w:rsidRDefault="00C01C0F" w:rsidP="00DD43E9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                 Р</w:t>
      </w:r>
      <w:r w:rsidRPr="006F6E75">
        <w:rPr>
          <w:rFonts w:ascii="Times New Roman" w:hAnsi="Times New Roman"/>
          <w:sz w:val="26"/>
          <w:szCs w:val="26"/>
        </w:rPr>
        <w:t xml:space="preserve">ішення Червоноградської </w:t>
      </w:r>
    </w:p>
    <w:p w:rsidR="00C01C0F" w:rsidRPr="006F6E75" w:rsidRDefault="00C01C0F" w:rsidP="00DD43E9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                 </w:t>
      </w:r>
      <w:r w:rsidRPr="006F6E75">
        <w:rPr>
          <w:rFonts w:ascii="Times New Roman" w:hAnsi="Times New Roman"/>
          <w:sz w:val="26"/>
          <w:szCs w:val="26"/>
        </w:rPr>
        <w:t>міської ради</w:t>
      </w:r>
    </w:p>
    <w:p w:rsidR="00C01C0F" w:rsidRDefault="00C01C0F" w:rsidP="00DD43E9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                 _________________№_____</w:t>
      </w:r>
    </w:p>
    <w:p w:rsidR="00C01C0F" w:rsidRPr="006F6E75" w:rsidRDefault="00C01C0F" w:rsidP="00DD43E9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C01C0F" w:rsidRPr="00B97A9C" w:rsidRDefault="00C01C0F" w:rsidP="006F6E75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B97A9C">
        <w:rPr>
          <w:rFonts w:ascii="Times New Roman" w:hAnsi="Times New Roman"/>
          <w:b/>
          <w:sz w:val="26"/>
          <w:szCs w:val="26"/>
        </w:rPr>
        <w:t>Програма фінансової</w:t>
      </w:r>
      <w:r>
        <w:rPr>
          <w:rFonts w:ascii="Times New Roman" w:hAnsi="Times New Roman"/>
          <w:b/>
          <w:sz w:val="26"/>
          <w:szCs w:val="26"/>
        </w:rPr>
        <w:t xml:space="preserve"> підтримки к</w:t>
      </w:r>
      <w:r w:rsidRPr="00B97A9C">
        <w:rPr>
          <w:rFonts w:ascii="Times New Roman" w:hAnsi="Times New Roman"/>
          <w:b/>
          <w:sz w:val="26"/>
          <w:szCs w:val="26"/>
        </w:rPr>
        <w:t xml:space="preserve">омунального підприємства Спортивний </w:t>
      </w:r>
    </w:p>
    <w:p w:rsidR="00C01C0F" w:rsidRPr="00B97A9C" w:rsidRDefault="00C01C0F" w:rsidP="006F6E75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B97A9C">
        <w:rPr>
          <w:rFonts w:ascii="Times New Roman" w:hAnsi="Times New Roman"/>
          <w:b/>
          <w:sz w:val="26"/>
          <w:szCs w:val="26"/>
        </w:rPr>
        <w:t>комплекс ,,Шахтар</w:t>
      </w:r>
      <w:r w:rsidRPr="00B6133A">
        <w:rPr>
          <w:rFonts w:ascii="Times New Roman" w:hAnsi="Times New Roman"/>
          <w:b/>
          <w:sz w:val="26"/>
          <w:szCs w:val="26"/>
          <w:lang w:val="ru-RU"/>
        </w:rPr>
        <w:t>”</w:t>
      </w:r>
      <w:r w:rsidRPr="00B97A9C">
        <w:rPr>
          <w:rFonts w:ascii="Times New Roman" w:hAnsi="Times New Roman"/>
          <w:b/>
          <w:sz w:val="26"/>
          <w:szCs w:val="26"/>
        </w:rPr>
        <w:t>на 20</w:t>
      </w:r>
      <w:r w:rsidRPr="001508BF">
        <w:rPr>
          <w:rFonts w:ascii="Times New Roman" w:hAnsi="Times New Roman"/>
          <w:b/>
          <w:sz w:val="26"/>
          <w:szCs w:val="26"/>
          <w:lang w:val="ru-RU"/>
        </w:rPr>
        <w:t>2</w:t>
      </w:r>
      <w:r>
        <w:rPr>
          <w:rFonts w:ascii="Times New Roman" w:hAnsi="Times New Roman"/>
          <w:b/>
          <w:sz w:val="26"/>
          <w:szCs w:val="26"/>
          <w:lang w:val="ru-RU"/>
        </w:rPr>
        <w:t>3</w:t>
      </w:r>
      <w:r w:rsidRPr="00B97A9C">
        <w:rPr>
          <w:rFonts w:ascii="Times New Roman" w:hAnsi="Times New Roman"/>
          <w:b/>
          <w:sz w:val="26"/>
          <w:szCs w:val="26"/>
        </w:rPr>
        <w:t xml:space="preserve"> рік</w:t>
      </w:r>
    </w:p>
    <w:p w:rsidR="00C01C0F" w:rsidRDefault="00C01C0F" w:rsidP="006F6E75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C01C0F" w:rsidRDefault="00C01C0F" w:rsidP="006F6E75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B97A9C">
        <w:rPr>
          <w:rFonts w:ascii="Times New Roman" w:hAnsi="Times New Roman"/>
          <w:b/>
          <w:sz w:val="26"/>
          <w:szCs w:val="26"/>
        </w:rPr>
        <w:t>І. Мета:</w:t>
      </w:r>
      <w:r>
        <w:rPr>
          <w:rFonts w:ascii="Times New Roman" w:hAnsi="Times New Roman"/>
          <w:sz w:val="26"/>
          <w:szCs w:val="26"/>
        </w:rPr>
        <w:t xml:space="preserve"> Забезпечення функціонування Комунального підприємства Спортивний комплекс </w:t>
      </w:r>
      <w:r w:rsidRPr="006F6E75">
        <w:rPr>
          <w:rFonts w:ascii="Times New Roman" w:hAnsi="Times New Roman"/>
          <w:sz w:val="26"/>
          <w:szCs w:val="26"/>
        </w:rPr>
        <w:t>,,Шахтар</w:t>
      </w:r>
      <w:r w:rsidRPr="00B6133A">
        <w:rPr>
          <w:rFonts w:ascii="Times New Roman" w:hAnsi="Times New Roman"/>
          <w:sz w:val="26"/>
          <w:szCs w:val="26"/>
          <w:lang w:val="ru-RU"/>
        </w:rPr>
        <w:t>”</w:t>
      </w:r>
      <w:r>
        <w:rPr>
          <w:rFonts w:ascii="Times New Roman" w:hAnsi="Times New Roman"/>
          <w:sz w:val="26"/>
          <w:szCs w:val="26"/>
        </w:rPr>
        <w:t>.</w:t>
      </w:r>
    </w:p>
    <w:p w:rsidR="00C01C0F" w:rsidRDefault="00C01C0F" w:rsidP="006F6E75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C01C0F" w:rsidRPr="00B97A9C" w:rsidRDefault="00C01C0F" w:rsidP="006F6E75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B97A9C">
        <w:rPr>
          <w:rFonts w:ascii="Times New Roman" w:hAnsi="Times New Roman"/>
          <w:b/>
          <w:sz w:val="26"/>
          <w:szCs w:val="26"/>
        </w:rPr>
        <w:t>ІІ. Основне завдання:</w:t>
      </w:r>
    </w:p>
    <w:p w:rsidR="00C01C0F" w:rsidRDefault="00C01C0F" w:rsidP="006F6E75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C01C0F" w:rsidRDefault="00C01C0F" w:rsidP="006F6E75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Утримання в належному стані та забезпечення ефективного функціонування для проведення спортивних заходів Комунального підприємства Спортивний комплекс </w:t>
      </w:r>
      <w:r w:rsidRPr="006F6E75">
        <w:rPr>
          <w:rFonts w:ascii="Times New Roman" w:hAnsi="Times New Roman"/>
          <w:sz w:val="26"/>
          <w:szCs w:val="26"/>
        </w:rPr>
        <w:t>,,Шахтар</w:t>
      </w:r>
      <w:r w:rsidRPr="00B6133A">
        <w:rPr>
          <w:rFonts w:ascii="Times New Roman" w:hAnsi="Times New Roman"/>
          <w:sz w:val="26"/>
          <w:szCs w:val="26"/>
          <w:lang w:val="ru-RU"/>
        </w:rPr>
        <w:t>”</w:t>
      </w:r>
      <w:r>
        <w:rPr>
          <w:rFonts w:ascii="Times New Roman" w:hAnsi="Times New Roman"/>
          <w:sz w:val="26"/>
          <w:szCs w:val="26"/>
        </w:rPr>
        <w:t>.</w:t>
      </w:r>
    </w:p>
    <w:p w:rsidR="00C01C0F" w:rsidRDefault="00C01C0F" w:rsidP="006F6E75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C01C0F" w:rsidRPr="00B97A9C" w:rsidRDefault="00C01C0F" w:rsidP="006F6E75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B97A9C">
        <w:rPr>
          <w:rFonts w:ascii="Times New Roman" w:hAnsi="Times New Roman"/>
          <w:b/>
          <w:sz w:val="26"/>
          <w:szCs w:val="26"/>
        </w:rPr>
        <w:t xml:space="preserve">ІІІ. Очікувані результати: </w:t>
      </w:r>
    </w:p>
    <w:p w:rsidR="00C01C0F" w:rsidRDefault="00C01C0F" w:rsidP="006F6E75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C01C0F" w:rsidRDefault="00C01C0F" w:rsidP="006F6E75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Надання послуг з фізичної культури та спорту мешканцям міста.</w:t>
      </w:r>
    </w:p>
    <w:p w:rsidR="00C01C0F" w:rsidRDefault="00C01C0F" w:rsidP="006F6E75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C01C0F" w:rsidRPr="00B97A9C" w:rsidRDefault="00C01C0F" w:rsidP="006F6E75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B97A9C">
        <w:rPr>
          <w:rFonts w:ascii="Times New Roman" w:hAnsi="Times New Roman"/>
          <w:b/>
          <w:sz w:val="26"/>
          <w:szCs w:val="26"/>
          <w:lang w:val="en-US"/>
        </w:rPr>
        <w:t>IV</w:t>
      </w:r>
      <w:r w:rsidRPr="00B97A9C">
        <w:rPr>
          <w:rFonts w:ascii="Times New Roman" w:hAnsi="Times New Roman"/>
          <w:b/>
          <w:sz w:val="26"/>
          <w:szCs w:val="26"/>
        </w:rPr>
        <w:t>. Управління та контроль:</w:t>
      </w:r>
    </w:p>
    <w:p w:rsidR="00C01C0F" w:rsidRDefault="00C01C0F" w:rsidP="006F6E75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C01C0F" w:rsidRDefault="00C01C0F" w:rsidP="006F6E75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Управління реалізацією заходів Програми покладається на виконавчий комітет Червоноградської міської ради та Комунальне підприємство Спортивний комплекс </w:t>
      </w:r>
      <w:r w:rsidRPr="006F6E75">
        <w:rPr>
          <w:rFonts w:ascii="Times New Roman" w:hAnsi="Times New Roman"/>
          <w:sz w:val="26"/>
          <w:szCs w:val="26"/>
        </w:rPr>
        <w:t>,,Шахтар</w:t>
      </w:r>
      <w:r w:rsidRPr="00B6133A">
        <w:rPr>
          <w:rFonts w:ascii="Times New Roman" w:hAnsi="Times New Roman"/>
          <w:sz w:val="26"/>
          <w:szCs w:val="26"/>
        </w:rPr>
        <w:t>”</w:t>
      </w:r>
      <w:r>
        <w:rPr>
          <w:rFonts w:ascii="Times New Roman" w:hAnsi="Times New Roman"/>
          <w:sz w:val="26"/>
          <w:szCs w:val="26"/>
        </w:rPr>
        <w:t>, які несуть відповідальність за виконання і кінцеві результати Програми, раціональне використання фінансових ресурсів, вивчає форми і методики управлінням Програми.</w:t>
      </w:r>
    </w:p>
    <w:p w:rsidR="00C01C0F" w:rsidRDefault="00C01C0F" w:rsidP="006F6E75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C01C0F" w:rsidRPr="00B97A9C" w:rsidRDefault="00C01C0F" w:rsidP="006F6E75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B97A9C">
        <w:rPr>
          <w:rFonts w:ascii="Times New Roman" w:hAnsi="Times New Roman"/>
          <w:b/>
          <w:sz w:val="26"/>
          <w:szCs w:val="26"/>
          <w:lang w:val="en-US"/>
        </w:rPr>
        <w:t>V</w:t>
      </w:r>
      <w:r w:rsidRPr="00B97A9C">
        <w:rPr>
          <w:rFonts w:ascii="Times New Roman" w:hAnsi="Times New Roman"/>
          <w:b/>
          <w:sz w:val="26"/>
          <w:szCs w:val="26"/>
        </w:rPr>
        <w:t>. Паспорт Програми:</w:t>
      </w:r>
    </w:p>
    <w:p w:rsidR="00C01C0F" w:rsidRDefault="00C01C0F" w:rsidP="006F6E75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C01C0F" w:rsidRDefault="00C01C0F" w:rsidP="002D0460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Ініціатор розроблення програми: виконавчий комітет Червоноградської міської ради.</w:t>
      </w:r>
    </w:p>
    <w:p w:rsidR="00C01C0F" w:rsidRDefault="00C01C0F" w:rsidP="002D0460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Розробник програми: Комунальне підприємство Спортивний комплекс </w:t>
      </w:r>
      <w:r w:rsidRPr="006F6E75">
        <w:rPr>
          <w:rFonts w:ascii="Times New Roman" w:hAnsi="Times New Roman"/>
          <w:sz w:val="26"/>
          <w:szCs w:val="26"/>
        </w:rPr>
        <w:t>,,Шахтар</w:t>
      </w:r>
      <w:r w:rsidRPr="00B6133A">
        <w:rPr>
          <w:rFonts w:ascii="Times New Roman" w:hAnsi="Times New Roman"/>
          <w:sz w:val="26"/>
          <w:szCs w:val="26"/>
          <w:lang w:val="ru-RU"/>
        </w:rPr>
        <w:t>”</w:t>
      </w:r>
      <w:r>
        <w:rPr>
          <w:rFonts w:ascii="Times New Roman" w:hAnsi="Times New Roman"/>
          <w:sz w:val="26"/>
          <w:szCs w:val="26"/>
        </w:rPr>
        <w:t>.</w:t>
      </w:r>
      <w:r w:rsidRPr="002D0460">
        <w:rPr>
          <w:rFonts w:ascii="Times New Roman" w:hAnsi="Times New Roman"/>
          <w:sz w:val="26"/>
          <w:szCs w:val="26"/>
        </w:rPr>
        <w:t xml:space="preserve">  </w:t>
      </w:r>
    </w:p>
    <w:p w:rsidR="00C01C0F" w:rsidRDefault="00C01C0F" w:rsidP="002D0460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Відповідальний виконавець:</w:t>
      </w:r>
      <w:r w:rsidRPr="002D0460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Комунальне підприємство Спортивний комплекс </w:t>
      </w:r>
      <w:r w:rsidRPr="006F6E75">
        <w:rPr>
          <w:rFonts w:ascii="Times New Roman" w:hAnsi="Times New Roman"/>
          <w:sz w:val="26"/>
          <w:szCs w:val="26"/>
        </w:rPr>
        <w:t>,,Шахтар</w:t>
      </w:r>
      <w:r w:rsidRPr="00B6133A">
        <w:rPr>
          <w:rFonts w:ascii="Times New Roman" w:hAnsi="Times New Roman"/>
          <w:sz w:val="26"/>
          <w:szCs w:val="26"/>
          <w:lang w:val="ru-RU"/>
        </w:rPr>
        <w:t>”</w:t>
      </w:r>
      <w:r>
        <w:rPr>
          <w:rFonts w:ascii="Times New Roman" w:hAnsi="Times New Roman"/>
          <w:sz w:val="26"/>
          <w:szCs w:val="26"/>
        </w:rPr>
        <w:t>.</w:t>
      </w:r>
    </w:p>
    <w:p w:rsidR="00C01C0F" w:rsidRDefault="00C01C0F" w:rsidP="002D0460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Учасники програми: Комунальне підприємство Спортивний комплекс </w:t>
      </w:r>
      <w:r w:rsidRPr="006F6E75">
        <w:rPr>
          <w:rFonts w:ascii="Times New Roman" w:hAnsi="Times New Roman"/>
          <w:sz w:val="26"/>
          <w:szCs w:val="26"/>
        </w:rPr>
        <w:t>,,Шахтар</w:t>
      </w:r>
      <w:r w:rsidRPr="00B6133A">
        <w:rPr>
          <w:rFonts w:ascii="Times New Roman" w:hAnsi="Times New Roman"/>
          <w:sz w:val="26"/>
          <w:szCs w:val="26"/>
          <w:lang w:val="ru-RU"/>
        </w:rPr>
        <w:t>”</w:t>
      </w:r>
      <w:r>
        <w:rPr>
          <w:rFonts w:ascii="Times New Roman" w:hAnsi="Times New Roman"/>
          <w:sz w:val="26"/>
          <w:szCs w:val="26"/>
        </w:rPr>
        <w:t>.</w:t>
      </w:r>
    </w:p>
    <w:p w:rsidR="00C01C0F" w:rsidRDefault="00C01C0F" w:rsidP="002D0460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Термін реалізації програми: 20</w:t>
      </w:r>
      <w:r>
        <w:rPr>
          <w:rFonts w:ascii="Times New Roman" w:hAnsi="Times New Roman"/>
          <w:sz w:val="26"/>
          <w:szCs w:val="26"/>
          <w:lang w:val="en-US"/>
        </w:rPr>
        <w:t>2</w:t>
      </w:r>
      <w:r>
        <w:rPr>
          <w:rFonts w:ascii="Times New Roman" w:hAnsi="Times New Roman"/>
          <w:sz w:val="26"/>
          <w:szCs w:val="26"/>
        </w:rPr>
        <w:t>3 р.</w:t>
      </w:r>
    </w:p>
    <w:p w:rsidR="00C01C0F" w:rsidRDefault="00C01C0F" w:rsidP="002D0460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Загальний орієнтовний обсяг фінансування: 3904,90 тис. грн.</w:t>
      </w:r>
    </w:p>
    <w:p w:rsidR="00C01C0F" w:rsidRDefault="00C01C0F" w:rsidP="001571BF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C01C0F" w:rsidRPr="00B97A9C" w:rsidRDefault="00C01C0F" w:rsidP="001571BF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B97A9C">
        <w:rPr>
          <w:rFonts w:ascii="Times New Roman" w:hAnsi="Times New Roman"/>
          <w:b/>
          <w:sz w:val="26"/>
          <w:szCs w:val="26"/>
          <w:lang w:val="en-US"/>
        </w:rPr>
        <w:t>V</w:t>
      </w:r>
      <w:r w:rsidRPr="00B97A9C">
        <w:rPr>
          <w:rFonts w:ascii="Times New Roman" w:hAnsi="Times New Roman"/>
          <w:b/>
          <w:sz w:val="26"/>
          <w:szCs w:val="26"/>
        </w:rPr>
        <w:t>І. Ресурсне забезпечення програми:</w:t>
      </w:r>
    </w:p>
    <w:p w:rsidR="00C01C0F" w:rsidRDefault="00C01C0F" w:rsidP="001571BF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927"/>
        <w:gridCol w:w="4927"/>
      </w:tblGrid>
      <w:tr w:rsidR="00C01C0F" w:rsidRPr="00121F9A" w:rsidTr="00121F9A">
        <w:tc>
          <w:tcPr>
            <w:tcW w:w="4927" w:type="dxa"/>
          </w:tcPr>
          <w:p w:rsidR="00C01C0F" w:rsidRPr="00121F9A" w:rsidRDefault="00C01C0F" w:rsidP="00121F9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121F9A">
              <w:rPr>
                <w:rFonts w:ascii="Times New Roman" w:hAnsi="Times New Roman"/>
                <w:sz w:val="26"/>
                <w:szCs w:val="26"/>
              </w:rPr>
              <w:t>Кошти, які пропонується залучити на  виконання програми</w:t>
            </w:r>
          </w:p>
        </w:tc>
        <w:tc>
          <w:tcPr>
            <w:tcW w:w="4928" w:type="dxa"/>
          </w:tcPr>
          <w:p w:rsidR="00C01C0F" w:rsidRPr="00121F9A" w:rsidRDefault="00C01C0F" w:rsidP="00121F9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121F9A">
              <w:rPr>
                <w:rFonts w:ascii="Times New Roman" w:hAnsi="Times New Roman"/>
                <w:sz w:val="26"/>
                <w:szCs w:val="26"/>
              </w:rPr>
              <w:t>Обсяг коштів, які пропонується залучити на виконання програми, тис. грн.</w:t>
            </w:r>
          </w:p>
        </w:tc>
      </w:tr>
      <w:tr w:rsidR="00C01C0F" w:rsidRPr="00121F9A" w:rsidTr="00121F9A">
        <w:tc>
          <w:tcPr>
            <w:tcW w:w="4927" w:type="dxa"/>
          </w:tcPr>
          <w:p w:rsidR="00C01C0F" w:rsidRPr="00121F9A" w:rsidRDefault="00C01C0F" w:rsidP="00121F9A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21F9A">
              <w:rPr>
                <w:rFonts w:ascii="Times New Roman" w:hAnsi="Times New Roman"/>
                <w:sz w:val="26"/>
                <w:szCs w:val="26"/>
              </w:rPr>
              <w:t>Всього:</w:t>
            </w:r>
          </w:p>
          <w:p w:rsidR="00C01C0F" w:rsidRPr="0001441A" w:rsidRDefault="00C01C0F" w:rsidP="00121F9A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121F9A">
              <w:rPr>
                <w:rFonts w:ascii="Times New Roman" w:hAnsi="Times New Roman"/>
                <w:sz w:val="26"/>
                <w:szCs w:val="26"/>
              </w:rPr>
              <w:t>- міс</w:t>
            </w:r>
            <w:r>
              <w:rPr>
                <w:rFonts w:ascii="Times New Roman" w:hAnsi="Times New Roman"/>
                <w:sz w:val="26"/>
                <w:szCs w:val="26"/>
              </w:rPr>
              <w:t>цев</w:t>
            </w:r>
            <w:r w:rsidRPr="00121F9A">
              <w:rPr>
                <w:rFonts w:ascii="Times New Roman" w:hAnsi="Times New Roman"/>
                <w:sz w:val="26"/>
                <w:szCs w:val="26"/>
              </w:rPr>
              <w:t>ий бюджет</w:t>
            </w:r>
            <w:r w:rsidRPr="0001441A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(0215041)</w:t>
            </w:r>
          </w:p>
          <w:p w:rsidR="00C01C0F" w:rsidRPr="00121F9A" w:rsidRDefault="00C01C0F" w:rsidP="00121F9A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21F9A">
              <w:rPr>
                <w:rFonts w:ascii="Times New Roman" w:hAnsi="Times New Roman"/>
                <w:sz w:val="26"/>
                <w:szCs w:val="26"/>
              </w:rPr>
              <w:t>- кошти не бюджетних джерел</w:t>
            </w:r>
          </w:p>
        </w:tc>
        <w:tc>
          <w:tcPr>
            <w:tcW w:w="4928" w:type="dxa"/>
          </w:tcPr>
          <w:p w:rsidR="00C01C0F" w:rsidRPr="00121F9A" w:rsidRDefault="00C01C0F" w:rsidP="00121F9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3904,9</w:t>
            </w:r>
          </w:p>
          <w:p w:rsidR="00C01C0F" w:rsidRPr="00121F9A" w:rsidRDefault="00C01C0F" w:rsidP="00121F9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3904,9</w:t>
            </w:r>
          </w:p>
        </w:tc>
      </w:tr>
    </w:tbl>
    <w:p w:rsidR="00C01C0F" w:rsidRPr="00B97A9C" w:rsidRDefault="00C01C0F" w:rsidP="001571BF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B97A9C">
        <w:rPr>
          <w:rFonts w:ascii="Times New Roman" w:hAnsi="Times New Roman"/>
          <w:b/>
          <w:sz w:val="26"/>
          <w:szCs w:val="26"/>
          <w:lang w:val="en-US"/>
        </w:rPr>
        <w:t>VII</w:t>
      </w:r>
      <w:r w:rsidRPr="00B97A9C">
        <w:rPr>
          <w:rFonts w:ascii="Times New Roman" w:hAnsi="Times New Roman"/>
          <w:b/>
          <w:sz w:val="26"/>
          <w:szCs w:val="26"/>
        </w:rPr>
        <w:t>. Перелік завдань, заходів</w:t>
      </w:r>
    </w:p>
    <w:p w:rsidR="00C01C0F" w:rsidRDefault="00C01C0F" w:rsidP="001571BF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tbl>
      <w:tblPr>
        <w:tblW w:w="1012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/>
      </w:tblPr>
      <w:tblGrid>
        <w:gridCol w:w="417"/>
        <w:gridCol w:w="1728"/>
        <w:gridCol w:w="2033"/>
        <w:gridCol w:w="1191"/>
        <w:gridCol w:w="1332"/>
        <w:gridCol w:w="1090"/>
        <w:gridCol w:w="863"/>
        <w:gridCol w:w="1473"/>
      </w:tblGrid>
      <w:tr w:rsidR="00C01C0F" w:rsidRPr="00121F9A" w:rsidTr="00121F9A">
        <w:trPr>
          <w:trHeight w:val="558"/>
        </w:trPr>
        <w:tc>
          <w:tcPr>
            <w:tcW w:w="456" w:type="dxa"/>
            <w:vMerge w:val="restart"/>
          </w:tcPr>
          <w:p w:rsidR="00C01C0F" w:rsidRPr="00121F9A" w:rsidRDefault="00C01C0F" w:rsidP="00121F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1F9A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1728" w:type="dxa"/>
            <w:vMerge w:val="restart"/>
          </w:tcPr>
          <w:p w:rsidR="00C01C0F" w:rsidRPr="00121F9A" w:rsidRDefault="00C01C0F" w:rsidP="00121F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1F9A">
              <w:rPr>
                <w:rFonts w:ascii="Times New Roman" w:hAnsi="Times New Roman"/>
                <w:sz w:val="24"/>
                <w:szCs w:val="24"/>
              </w:rPr>
              <w:t>Назва завдання</w:t>
            </w:r>
          </w:p>
        </w:tc>
        <w:tc>
          <w:tcPr>
            <w:tcW w:w="1557" w:type="dxa"/>
            <w:vMerge w:val="restart"/>
          </w:tcPr>
          <w:p w:rsidR="00C01C0F" w:rsidRPr="00121F9A" w:rsidRDefault="00C01C0F" w:rsidP="00121F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1F9A">
              <w:rPr>
                <w:rFonts w:ascii="Times New Roman" w:hAnsi="Times New Roman"/>
                <w:sz w:val="24"/>
                <w:szCs w:val="24"/>
              </w:rPr>
              <w:t>Заходи на виконання програми</w:t>
            </w:r>
          </w:p>
        </w:tc>
        <w:tc>
          <w:tcPr>
            <w:tcW w:w="1244" w:type="dxa"/>
            <w:vMerge w:val="restart"/>
          </w:tcPr>
          <w:p w:rsidR="00C01C0F" w:rsidRPr="00121F9A" w:rsidRDefault="00C01C0F" w:rsidP="00121F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1F9A">
              <w:rPr>
                <w:rFonts w:ascii="Times New Roman" w:hAnsi="Times New Roman"/>
                <w:sz w:val="24"/>
                <w:szCs w:val="24"/>
              </w:rPr>
              <w:t>Строк виконання програми</w:t>
            </w:r>
          </w:p>
        </w:tc>
        <w:tc>
          <w:tcPr>
            <w:tcW w:w="1347" w:type="dxa"/>
            <w:vMerge w:val="restart"/>
          </w:tcPr>
          <w:p w:rsidR="00C01C0F" w:rsidRPr="00121F9A" w:rsidRDefault="00C01C0F" w:rsidP="00121F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1F9A">
              <w:rPr>
                <w:rFonts w:ascii="Times New Roman" w:hAnsi="Times New Roman"/>
                <w:sz w:val="24"/>
                <w:szCs w:val="24"/>
              </w:rPr>
              <w:t>Виконавці заходу</w:t>
            </w:r>
          </w:p>
        </w:tc>
        <w:tc>
          <w:tcPr>
            <w:tcW w:w="2110" w:type="dxa"/>
            <w:gridSpan w:val="2"/>
          </w:tcPr>
          <w:p w:rsidR="00C01C0F" w:rsidRPr="00121F9A" w:rsidRDefault="00C01C0F" w:rsidP="00121F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1F9A">
              <w:rPr>
                <w:rFonts w:ascii="Times New Roman" w:hAnsi="Times New Roman"/>
                <w:sz w:val="24"/>
                <w:szCs w:val="24"/>
              </w:rPr>
              <w:t>Фінансування</w:t>
            </w:r>
          </w:p>
        </w:tc>
        <w:tc>
          <w:tcPr>
            <w:tcW w:w="1685" w:type="dxa"/>
            <w:vMerge w:val="restart"/>
          </w:tcPr>
          <w:p w:rsidR="00C01C0F" w:rsidRPr="00121F9A" w:rsidRDefault="00C01C0F" w:rsidP="00121F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1F9A">
              <w:rPr>
                <w:rFonts w:ascii="Times New Roman" w:hAnsi="Times New Roman"/>
                <w:sz w:val="24"/>
                <w:szCs w:val="24"/>
              </w:rPr>
              <w:t>Очікуваний результат</w:t>
            </w:r>
          </w:p>
        </w:tc>
      </w:tr>
      <w:tr w:rsidR="00C01C0F" w:rsidRPr="00121F9A" w:rsidTr="00121F9A">
        <w:trPr>
          <w:trHeight w:val="271"/>
        </w:trPr>
        <w:tc>
          <w:tcPr>
            <w:tcW w:w="456" w:type="dxa"/>
            <w:vMerge/>
          </w:tcPr>
          <w:p w:rsidR="00C01C0F" w:rsidRPr="00121F9A" w:rsidRDefault="00C01C0F" w:rsidP="00121F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8" w:type="dxa"/>
            <w:vMerge/>
          </w:tcPr>
          <w:p w:rsidR="00C01C0F" w:rsidRPr="00121F9A" w:rsidRDefault="00C01C0F" w:rsidP="00121F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7" w:type="dxa"/>
            <w:vMerge/>
          </w:tcPr>
          <w:p w:rsidR="00C01C0F" w:rsidRPr="00121F9A" w:rsidRDefault="00C01C0F" w:rsidP="00121F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4" w:type="dxa"/>
            <w:vMerge/>
          </w:tcPr>
          <w:p w:rsidR="00C01C0F" w:rsidRPr="00121F9A" w:rsidRDefault="00C01C0F" w:rsidP="00121F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vMerge/>
          </w:tcPr>
          <w:p w:rsidR="00C01C0F" w:rsidRPr="00121F9A" w:rsidRDefault="00C01C0F" w:rsidP="00121F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</w:tcPr>
          <w:p w:rsidR="00C01C0F" w:rsidRPr="00121F9A" w:rsidRDefault="00C01C0F" w:rsidP="00121F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1F9A">
              <w:rPr>
                <w:rFonts w:ascii="Times New Roman" w:hAnsi="Times New Roman"/>
                <w:sz w:val="24"/>
                <w:szCs w:val="24"/>
              </w:rPr>
              <w:t>Джерела</w:t>
            </w:r>
          </w:p>
        </w:tc>
        <w:tc>
          <w:tcPr>
            <w:tcW w:w="1008" w:type="dxa"/>
          </w:tcPr>
          <w:p w:rsidR="00C01C0F" w:rsidRPr="00121F9A" w:rsidRDefault="00C01C0F" w:rsidP="00121F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1F9A">
              <w:rPr>
                <w:rFonts w:ascii="Times New Roman" w:hAnsi="Times New Roman"/>
                <w:sz w:val="24"/>
                <w:szCs w:val="24"/>
              </w:rPr>
              <w:t>тис. грн.</w:t>
            </w:r>
          </w:p>
        </w:tc>
        <w:tc>
          <w:tcPr>
            <w:tcW w:w="1685" w:type="dxa"/>
            <w:vMerge/>
          </w:tcPr>
          <w:p w:rsidR="00C01C0F" w:rsidRPr="00121F9A" w:rsidRDefault="00C01C0F" w:rsidP="00121F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1C0F" w:rsidRPr="00121F9A" w:rsidTr="00121F9A">
        <w:tc>
          <w:tcPr>
            <w:tcW w:w="456" w:type="dxa"/>
          </w:tcPr>
          <w:p w:rsidR="00C01C0F" w:rsidRPr="00121F9A" w:rsidRDefault="00C01C0F" w:rsidP="00121F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1F9A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728" w:type="dxa"/>
          </w:tcPr>
          <w:p w:rsidR="00C01C0F" w:rsidRPr="00B6133A" w:rsidRDefault="00C01C0F" w:rsidP="00121F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21F9A">
              <w:rPr>
                <w:rFonts w:ascii="Times New Roman" w:hAnsi="Times New Roman"/>
                <w:sz w:val="24"/>
                <w:szCs w:val="24"/>
              </w:rPr>
              <w:t>Забезпечення функціонування та надання послуг КП Спортивний комплекс ,,Шахтар</w:t>
            </w:r>
            <w:r w:rsidRPr="00B6133A">
              <w:rPr>
                <w:rFonts w:ascii="Times New Roman" w:hAnsi="Times New Roman"/>
                <w:sz w:val="24"/>
                <w:szCs w:val="24"/>
                <w:lang w:val="ru-RU"/>
              </w:rPr>
              <w:t>”</w:t>
            </w:r>
          </w:p>
        </w:tc>
        <w:tc>
          <w:tcPr>
            <w:tcW w:w="1557" w:type="dxa"/>
          </w:tcPr>
          <w:p w:rsidR="00C01C0F" w:rsidRPr="00121F9A" w:rsidRDefault="00C01C0F" w:rsidP="00121F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1F9A">
              <w:rPr>
                <w:rFonts w:ascii="Times New Roman" w:hAnsi="Times New Roman"/>
                <w:sz w:val="24"/>
                <w:szCs w:val="24"/>
              </w:rPr>
              <w:t>Виплата заробітної плати з нарахуванням, оплата за енергоносії, комунальні послуги,</w:t>
            </w:r>
            <w:r>
              <w:rPr>
                <w:rFonts w:ascii="Times New Roman" w:hAnsi="Times New Roman"/>
                <w:sz w:val="24"/>
                <w:szCs w:val="24"/>
              </w:rPr>
              <w:t>придбання спортивного інвентаря,</w:t>
            </w:r>
            <w:r w:rsidRPr="00121F9A">
              <w:rPr>
                <w:rFonts w:ascii="Times New Roman" w:hAnsi="Times New Roman"/>
                <w:sz w:val="24"/>
                <w:szCs w:val="24"/>
              </w:rPr>
              <w:t xml:space="preserve"> інші видатки</w:t>
            </w:r>
            <w:r>
              <w:rPr>
                <w:rFonts w:ascii="Times New Roman" w:hAnsi="Times New Roman"/>
                <w:sz w:val="24"/>
                <w:szCs w:val="24"/>
              </w:rPr>
              <w:t>, а саме:</w:t>
            </w:r>
          </w:p>
        </w:tc>
        <w:tc>
          <w:tcPr>
            <w:tcW w:w="1244" w:type="dxa"/>
          </w:tcPr>
          <w:p w:rsidR="00C01C0F" w:rsidRPr="00121F9A" w:rsidRDefault="00C01C0F" w:rsidP="004D77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1F9A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121F9A">
              <w:rPr>
                <w:rFonts w:ascii="Times New Roman" w:hAnsi="Times New Roman"/>
                <w:sz w:val="24"/>
                <w:szCs w:val="24"/>
              </w:rPr>
              <w:t xml:space="preserve"> р.</w:t>
            </w:r>
          </w:p>
        </w:tc>
        <w:tc>
          <w:tcPr>
            <w:tcW w:w="1347" w:type="dxa"/>
          </w:tcPr>
          <w:p w:rsidR="00C01C0F" w:rsidRPr="00121F9A" w:rsidRDefault="00C01C0F" w:rsidP="00121F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21F9A">
              <w:rPr>
                <w:rFonts w:ascii="Times New Roman" w:hAnsi="Times New Roman"/>
                <w:sz w:val="24"/>
                <w:szCs w:val="24"/>
              </w:rPr>
              <w:t>КП Спортивний комплекс ,,Шахтар</w:t>
            </w:r>
            <w:r w:rsidRPr="00121F9A">
              <w:rPr>
                <w:rFonts w:ascii="Times New Roman" w:hAnsi="Times New Roman"/>
                <w:sz w:val="24"/>
                <w:szCs w:val="24"/>
                <w:lang w:val="en-US"/>
              </w:rPr>
              <w:t>”</w:t>
            </w:r>
          </w:p>
        </w:tc>
        <w:tc>
          <w:tcPr>
            <w:tcW w:w="1102" w:type="dxa"/>
          </w:tcPr>
          <w:p w:rsidR="00C01C0F" w:rsidRPr="00121F9A" w:rsidRDefault="00C01C0F" w:rsidP="00121F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1F9A">
              <w:rPr>
                <w:rFonts w:ascii="Times New Roman" w:hAnsi="Times New Roman"/>
                <w:sz w:val="24"/>
                <w:szCs w:val="24"/>
              </w:rPr>
              <w:t>Міс</w:t>
            </w:r>
            <w:r>
              <w:rPr>
                <w:rFonts w:ascii="Times New Roman" w:hAnsi="Times New Roman"/>
                <w:sz w:val="24"/>
                <w:szCs w:val="24"/>
              </w:rPr>
              <w:t>цев</w:t>
            </w:r>
            <w:r w:rsidRPr="00121F9A">
              <w:rPr>
                <w:rFonts w:ascii="Times New Roman" w:hAnsi="Times New Roman"/>
                <w:sz w:val="24"/>
                <w:szCs w:val="24"/>
              </w:rPr>
              <w:t>ий бюджет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загальний фонд</w:t>
            </w:r>
          </w:p>
        </w:tc>
        <w:tc>
          <w:tcPr>
            <w:tcW w:w="1008" w:type="dxa"/>
          </w:tcPr>
          <w:p w:rsidR="00C01C0F" w:rsidRPr="00121F9A" w:rsidRDefault="00C01C0F" w:rsidP="00121F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5" w:type="dxa"/>
          </w:tcPr>
          <w:p w:rsidR="00C01C0F" w:rsidRPr="00121F9A" w:rsidRDefault="00C01C0F" w:rsidP="00121F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1F9A">
              <w:rPr>
                <w:rFonts w:ascii="Times New Roman" w:hAnsi="Times New Roman"/>
                <w:sz w:val="24"/>
                <w:szCs w:val="24"/>
              </w:rPr>
              <w:t xml:space="preserve">Надання послуг з фізичної культури та спорту мешканцям міста </w:t>
            </w:r>
          </w:p>
        </w:tc>
      </w:tr>
      <w:tr w:rsidR="00C01C0F" w:rsidRPr="00121F9A" w:rsidTr="00121F9A">
        <w:tc>
          <w:tcPr>
            <w:tcW w:w="456" w:type="dxa"/>
          </w:tcPr>
          <w:p w:rsidR="00C01C0F" w:rsidRPr="00121F9A" w:rsidRDefault="00C01C0F" w:rsidP="00121F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8" w:type="dxa"/>
          </w:tcPr>
          <w:p w:rsidR="00C01C0F" w:rsidRPr="00121F9A" w:rsidRDefault="00C01C0F" w:rsidP="00121F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7" w:type="dxa"/>
          </w:tcPr>
          <w:p w:rsidR="00C01C0F" w:rsidRPr="00121F9A" w:rsidRDefault="00C01C0F" w:rsidP="00121F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Заробітна плата з нарахуваннями</w:t>
            </w:r>
          </w:p>
        </w:tc>
        <w:tc>
          <w:tcPr>
            <w:tcW w:w="1244" w:type="dxa"/>
          </w:tcPr>
          <w:p w:rsidR="00C01C0F" w:rsidRPr="00121F9A" w:rsidRDefault="00C01C0F" w:rsidP="00121F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</w:tcPr>
          <w:p w:rsidR="00C01C0F" w:rsidRPr="00121F9A" w:rsidRDefault="00C01C0F" w:rsidP="00121F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</w:tcPr>
          <w:p w:rsidR="00C01C0F" w:rsidRPr="00121F9A" w:rsidRDefault="00C01C0F" w:rsidP="00121F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8" w:type="dxa"/>
          </w:tcPr>
          <w:p w:rsidR="00C01C0F" w:rsidRPr="00121F9A" w:rsidRDefault="00C01C0F" w:rsidP="00121F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2572,9</w:t>
            </w:r>
          </w:p>
        </w:tc>
        <w:tc>
          <w:tcPr>
            <w:tcW w:w="1685" w:type="dxa"/>
          </w:tcPr>
          <w:p w:rsidR="00C01C0F" w:rsidRPr="00121F9A" w:rsidRDefault="00C01C0F" w:rsidP="00121F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1C0F" w:rsidRPr="00121F9A" w:rsidTr="00121F9A">
        <w:tc>
          <w:tcPr>
            <w:tcW w:w="456" w:type="dxa"/>
          </w:tcPr>
          <w:p w:rsidR="00C01C0F" w:rsidRPr="00121F9A" w:rsidRDefault="00C01C0F" w:rsidP="00121F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8" w:type="dxa"/>
          </w:tcPr>
          <w:p w:rsidR="00C01C0F" w:rsidRPr="00121F9A" w:rsidRDefault="00C01C0F" w:rsidP="00121F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7" w:type="dxa"/>
          </w:tcPr>
          <w:p w:rsidR="00C01C0F" w:rsidRPr="00121F9A" w:rsidRDefault="00C01C0F" w:rsidP="00121F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Оплата послуг електропостачання</w:t>
            </w:r>
          </w:p>
        </w:tc>
        <w:tc>
          <w:tcPr>
            <w:tcW w:w="1244" w:type="dxa"/>
          </w:tcPr>
          <w:p w:rsidR="00C01C0F" w:rsidRPr="00121F9A" w:rsidRDefault="00C01C0F" w:rsidP="00121F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</w:tcPr>
          <w:p w:rsidR="00C01C0F" w:rsidRPr="00121F9A" w:rsidRDefault="00C01C0F" w:rsidP="00121F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</w:tcPr>
          <w:p w:rsidR="00C01C0F" w:rsidRPr="00121F9A" w:rsidRDefault="00C01C0F" w:rsidP="00121F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8" w:type="dxa"/>
          </w:tcPr>
          <w:p w:rsidR="00C01C0F" w:rsidRPr="00121F9A" w:rsidRDefault="00C01C0F" w:rsidP="00121F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324,0</w:t>
            </w:r>
          </w:p>
        </w:tc>
        <w:tc>
          <w:tcPr>
            <w:tcW w:w="1685" w:type="dxa"/>
          </w:tcPr>
          <w:p w:rsidR="00C01C0F" w:rsidRPr="00121F9A" w:rsidRDefault="00C01C0F" w:rsidP="00121F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1C0F" w:rsidRPr="00121F9A" w:rsidTr="00121F9A">
        <w:tc>
          <w:tcPr>
            <w:tcW w:w="456" w:type="dxa"/>
          </w:tcPr>
          <w:p w:rsidR="00C01C0F" w:rsidRPr="00121F9A" w:rsidRDefault="00C01C0F" w:rsidP="00121F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8" w:type="dxa"/>
          </w:tcPr>
          <w:p w:rsidR="00C01C0F" w:rsidRPr="00121F9A" w:rsidRDefault="00C01C0F" w:rsidP="00121F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7" w:type="dxa"/>
          </w:tcPr>
          <w:p w:rsidR="00C01C0F" w:rsidRPr="00121F9A" w:rsidRDefault="00C01C0F" w:rsidP="00121F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Оплата теплопостачання</w:t>
            </w:r>
          </w:p>
        </w:tc>
        <w:tc>
          <w:tcPr>
            <w:tcW w:w="1244" w:type="dxa"/>
          </w:tcPr>
          <w:p w:rsidR="00C01C0F" w:rsidRPr="00121F9A" w:rsidRDefault="00C01C0F" w:rsidP="00121F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</w:tcPr>
          <w:p w:rsidR="00C01C0F" w:rsidRPr="00121F9A" w:rsidRDefault="00C01C0F" w:rsidP="00121F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</w:tcPr>
          <w:p w:rsidR="00C01C0F" w:rsidRPr="00121F9A" w:rsidRDefault="00C01C0F" w:rsidP="00121F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8" w:type="dxa"/>
          </w:tcPr>
          <w:p w:rsidR="00C01C0F" w:rsidRPr="00121F9A" w:rsidRDefault="00C01C0F" w:rsidP="00121F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1008,0</w:t>
            </w:r>
          </w:p>
        </w:tc>
        <w:tc>
          <w:tcPr>
            <w:tcW w:w="1685" w:type="dxa"/>
          </w:tcPr>
          <w:p w:rsidR="00C01C0F" w:rsidRPr="00121F9A" w:rsidRDefault="00C01C0F" w:rsidP="00121F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1C0F" w:rsidRPr="00121F9A" w:rsidTr="00121F9A">
        <w:tc>
          <w:tcPr>
            <w:tcW w:w="7434" w:type="dxa"/>
            <w:gridSpan w:val="6"/>
            <w:tcBorders>
              <w:right w:val="single" w:sz="4" w:space="0" w:color="FFFFFF"/>
            </w:tcBorders>
          </w:tcPr>
          <w:p w:rsidR="00C01C0F" w:rsidRPr="00121F9A" w:rsidRDefault="00C01C0F" w:rsidP="00121F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1F9A">
              <w:rPr>
                <w:rFonts w:ascii="Times New Roman" w:hAnsi="Times New Roman"/>
                <w:sz w:val="24"/>
                <w:szCs w:val="24"/>
              </w:rPr>
              <w:t>Всього:</w:t>
            </w:r>
          </w:p>
        </w:tc>
        <w:tc>
          <w:tcPr>
            <w:tcW w:w="1008" w:type="dxa"/>
            <w:tcBorders>
              <w:left w:val="single" w:sz="4" w:space="0" w:color="FFFFFF"/>
              <w:right w:val="single" w:sz="4" w:space="0" w:color="FFFFFF"/>
            </w:tcBorders>
          </w:tcPr>
          <w:p w:rsidR="00C01C0F" w:rsidRPr="00CC425B" w:rsidRDefault="00C01C0F" w:rsidP="00121F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3904,9</w:t>
            </w:r>
          </w:p>
        </w:tc>
        <w:tc>
          <w:tcPr>
            <w:tcW w:w="1685" w:type="dxa"/>
            <w:tcBorders>
              <w:left w:val="single" w:sz="4" w:space="0" w:color="FFFFFF"/>
            </w:tcBorders>
          </w:tcPr>
          <w:p w:rsidR="00C01C0F" w:rsidRPr="00121F9A" w:rsidRDefault="00C01C0F" w:rsidP="00121F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01C0F" w:rsidRDefault="00C01C0F" w:rsidP="001571BF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C01C0F" w:rsidRPr="00B97A9C" w:rsidRDefault="00C01C0F" w:rsidP="001571BF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B97A9C">
        <w:rPr>
          <w:rFonts w:ascii="Times New Roman" w:hAnsi="Times New Roman"/>
          <w:b/>
          <w:sz w:val="26"/>
          <w:szCs w:val="26"/>
        </w:rPr>
        <w:t>Примітка: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Pr="00B97A9C">
        <w:rPr>
          <w:rFonts w:ascii="Times New Roman" w:hAnsi="Times New Roman"/>
          <w:sz w:val="26"/>
          <w:szCs w:val="26"/>
        </w:rPr>
        <w:t xml:space="preserve">Програма розроблена і фінансується </w:t>
      </w:r>
      <w:r>
        <w:rPr>
          <w:rFonts w:ascii="Times New Roman" w:hAnsi="Times New Roman"/>
          <w:sz w:val="26"/>
          <w:szCs w:val="26"/>
        </w:rPr>
        <w:t>в межах коштів, передбачених у  бюджеті на поточний рік. У відповідності до уточнення місцевого бюджету на 20</w:t>
      </w:r>
      <w:r w:rsidRPr="001508BF">
        <w:rPr>
          <w:rFonts w:ascii="Times New Roman" w:hAnsi="Times New Roman"/>
          <w:sz w:val="26"/>
          <w:szCs w:val="26"/>
          <w:lang w:val="ru-RU"/>
        </w:rPr>
        <w:t>2</w:t>
      </w:r>
      <w:r>
        <w:rPr>
          <w:rFonts w:ascii="Times New Roman" w:hAnsi="Times New Roman"/>
          <w:sz w:val="26"/>
          <w:szCs w:val="26"/>
          <w:lang w:val="ru-RU"/>
        </w:rPr>
        <w:t>3</w:t>
      </w:r>
      <w:r>
        <w:rPr>
          <w:rFonts w:ascii="Times New Roman" w:hAnsi="Times New Roman"/>
          <w:sz w:val="26"/>
          <w:szCs w:val="26"/>
        </w:rPr>
        <w:t xml:space="preserve"> рік вносяться зміни у програму.</w:t>
      </w:r>
    </w:p>
    <w:sectPr w:rsidR="00C01C0F" w:rsidRPr="00B97A9C" w:rsidSect="00546298">
      <w:pgSz w:w="11906" w:h="16838"/>
      <w:pgMar w:top="719" w:right="567" w:bottom="102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A11F38"/>
    <w:multiLevelType w:val="hybridMultilevel"/>
    <w:tmpl w:val="B3542A96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F208C"/>
    <w:rsid w:val="0001441A"/>
    <w:rsid w:val="0003500F"/>
    <w:rsid w:val="000A4EC6"/>
    <w:rsid w:val="00100C07"/>
    <w:rsid w:val="00121F9A"/>
    <w:rsid w:val="0013613A"/>
    <w:rsid w:val="001508BF"/>
    <w:rsid w:val="001571BF"/>
    <w:rsid w:val="001A4CC8"/>
    <w:rsid w:val="0024640D"/>
    <w:rsid w:val="00254F19"/>
    <w:rsid w:val="002664E7"/>
    <w:rsid w:val="00290DE8"/>
    <w:rsid w:val="002A37E4"/>
    <w:rsid w:val="002D0460"/>
    <w:rsid w:val="002F2392"/>
    <w:rsid w:val="003A3921"/>
    <w:rsid w:val="003F208C"/>
    <w:rsid w:val="004A4043"/>
    <w:rsid w:val="004D7716"/>
    <w:rsid w:val="00521EF1"/>
    <w:rsid w:val="00546298"/>
    <w:rsid w:val="005C5DF0"/>
    <w:rsid w:val="00602776"/>
    <w:rsid w:val="00653BF6"/>
    <w:rsid w:val="00665610"/>
    <w:rsid w:val="00670F05"/>
    <w:rsid w:val="006D2584"/>
    <w:rsid w:val="006F6E75"/>
    <w:rsid w:val="0070437E"/>
    <w:rsid w:val="0072060F"/>
    <w:rsid w:val="007209F1"/>
    <w:rsid w:val="007F7A01"/>
    <w:rsid w:val="00804C4B"/>
    <w:rsid w:val="00837A3A"/>
    <w:rsid w:val="008466C5"/>
    <w:rsid w:val="008C49D8"/>
    <w:rsid w:val="0091549D"/>
    <w:rsid w:val="0096131F"/>
    <w:rsid w:val="009F6542"/>
    <w:rsid w:val="00A0551B"/>
    <w:rsid w:val="00AA0E30"/>
    <w:rsid w:val="00B6133A"/>
    <w:rsid w:val="00B96F5C"/>
    <w:rsid w:val="00B97A9C"/>
    <w:rsid w:val="00BE4F23"/>
    <w:rsid w:val="00BE7C59"/>
    <w:rsid w:val="00C01C0F"/>
    <w:rsid w:val="00C03CC4"/>
    <w:rsid w:val="00C340BE"/>
    <w:rsid w:val="00C418C7"/>
    <w:rsid w:val="00CC425B"/>
    <w:rsid w:val="00CD546F"/>
    <w:rsid w:val="00D42D62"/>
    <w:rsid w:val="00D43032"/>
    <w:rsid w:val="00D5057E"/>
    <w:rsid w:val="00D731BC"/>
    <w:rsid w:val="00D86093"/>
    <w:rsid w:val="00DD43E9"/>
    <w:rsid w:val="00EA0186"/>
    <w:rsid w:val="00EA0962"/>
    <w:rsid w:val="00EB3BB0"/>
    <w:rsid w:val="00F412D1"/>
    <w:rsid w:val="00F55465"/>
    <w:rsid w:val="00FF1D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4CC8"/>
    <w:pPr>
      <w:spacing w:after="200" w:line="276" w:lineRule="auto"/>
    </w:pPr>
    <w:rPr>
      <w:lang w:val="uk-UA" w:eastAsia="en-US"/>
    </w:rPr>
  </w:style>
  <w:style w:type="paragraph" w:styleId="Heading2">
    <w:name w:val="heading 2"/>
    <w:basedOn w:val="Normal"/>
    <w:next w:val="Normal"/>
    <w:link w:val="Heading2Char"/>
    <w:uiPriority w:val="99"/>
    <w:qFormat/>
    <w:locked/>
    <w:rsid w:val="0091549D"/>
    <w:pPr>
      <w:keepNext/>
      <w:spacing w:before="240" w:after="60"/>
      <w:outlineLvl w:val="1"/>
    </w:pPr>
    <w:rPr>
      <w:rFonts w:ascii="Cambria" w:hAnsi="Cambria"/>
      <w:b/>
      <w:i/>
      <w:sz w:val="28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91549D"/>
    <w:rPr>
      <w:rFonts w:ascii="Cambria" w:hAnsi="Cambria" w:cs="Times New Roman"/>
      <w:b/>
      <w:i/>
      <w:sz w:val="28"/>
      <w:lang w:eastAsia="en-US"/>
    </w:rPr>
  </w:style>
  <w:style w:type="paragraph" w:styleId="ListParagraph">
    <w:name w:val="List Paragraph"/>
    <w:basedOn w:val="Normal"/>
    <w:uiPriority w:val="99"/>
    <w:qFormat/>
    <w:rsid w:val="002D0460"/>
    <w:pPr>
      <w:ind w:left="720"/>
      <w:contextualSpacing/>
    </w:pPr>
  </w:style>
  <w:style w:type="table" w:styleId="TableGrid">
    <w:name w:val="Table Grid"/>
    <w:basedOn w:val="TableNormal"/>
    <w:uiPriority w:val="99"/>
    <w:rsid w:val="001571BF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2</Pages>
  <Words>424</Words>
  <Characters>2423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User_1</dc:creator>
  <cp:keywords/>
  <dc:description/>
  <cp:lastModifiedBy>PC</cp:lastModifiedBy>
  <cp:revision>7</cp:revision>
  <dcterms:created xsi:type="dcterms:W3CDTF">2022-12-05T11:56:00Z</dcterms:created>
  <dcterms:modified xsi:type="dcterms:W3CDTF">2022-12-09T06:21:00Z</dcterms:modified>
</cp:coreProperties>
</file>